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478D2EC"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990B5E" w:rsidRPr="00990B5E">
        <w:rPr>
          <w:rFonts w:ascii="Arial Narrow" w:hAnsi="Arial Narrow" w:cs="Arial"/>
          <w:b/>
          <w:bCs/>
        </w:rPr>
        <w:t>0168376</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78ACF83"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295A23">
        <w:rPr>
          <w:rFonts w:ascii="Arial Narrow" w:hAnsi="Arial Narrow"/>
          <w:b/>
          <w:bCs/>
        </w:rPr>
        <w:t>0011346</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295A23">
        <w:rPr>
          <w:rFonts w:ascii="Arial Narrow" w:hAnsi="Arial Narrow"/>
          <w:b/>
          <w:bCs/>
        </w:rPr>
        <w:t>OMAR JIMENEZ MATUTE</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295A23">
        <w:rPr>
          <w:rFonts w:ascii="Arial Narrow" w:hAnsi="Arial Narrow"/>
        </w:rPr>
        <w:t>72.018.243</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295A23" w:rsidRPr="00295A23">
        <w:rPr>
          <w:rFonts w:ascii="Arial Narrow" w:hAnsi="Arial Narrow"/>
          <w:b/>
          <w:bCs/>
        </w:rPr>
        <w:t>SEISCIENTOS VEINTISIETE MIL DOSCIENTOS VEINTE PESOS M/CTE. ($627.220,00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295A23">
        <w:rPr>
          <w:rFonts w:ascii="Arial Narrow" w:hAnsi="Arial Narrow"/>
        </w:rPr>
        <w:t>35262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7EDE862"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8C3D6E">
        <w:rPr>
          <w:rFonts w:ascii="Arial Narrow" w:hAnsi="Arial Narrow"/>
        </w:rPr>
        <w:t>30 de mayo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7B4C51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295A23">
        <w:rPr>
          <w:rFonts w:ascii="Arial Narrow" w:hAnsi="Arial Narrow"/>
          <w:b/>
          <w:bCs/>
        </w:rPr>
        <w:t>OMAR JIMENEZ MATUTE</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295A23" w:rsidRPr="00295A23">
        <w:rPr>
          <w:rFonts w:ascii="Arial Narrow" w:hAnsi="Arial Narrow"/>
          <w:b/>
          <w:bCs/>
        </w:rPr>
        <w:t>UN MILLON DOSCIENTOS CINCUENTA Y CUATRO MIL CUATROCIENTOS CUARENTA PESOS M/CTE. ($1.254.440,00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D265208"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295A23">
        <w:rPr>
          <w:rFonts w:ascii="Arial Narrow" w:hAnsi="Arial Narrow"/>
          <w:b/>
          <w:bCs/>
        </w:rPr>
        <w:t>OMAR JIMENEZ MATUTE</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295A23">
        <w:rPr>
          <w:rFonts w:ascii="Arial Narrow" w:hAnsi="Arial Narrow"/>
        </w:rPr>
        <w:t>72.018.243</w:t>
      </w:r>
      <w:r w:rsidR="00B10CAF" w:rsidRPr="008150B4">
        <w:rPr>
          <w:rFonts w:ascii="Arial Narrow" w:hAnsi="Arial Narrow"/>
        </w:rPr>
        <w:t>,por la suma de</w:t>
      </w:r>
      <w:r w:rsidR="00C501F8">
        <w:rPr>
          <w:rFonts w:ascii="Arial Narrow" w:hAnsi="Arial Narrow"/>
        </w:rPr>
        <w:t xml:space="preserve"> </w:t>
      </w:r>
      <w:r w:rsidR="00295A23" w:rsidRPr="00295A23">
        <w:rPr>
          <w:rFonts w:ascii="Arial Narrow" w:hAnsi="Arial Narrow"/>
          <w:b/>
          <w:bCs/>
        </w:rPr>
        <w:t>SEISCIENTOS VEINTISIETE MIL DOSCIENTOS VEINTE PESOS M/CTE. ($627.220,00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295A23">
        <w:rPr>
          <w:rFonts w:ascii="Arial Narrow" w:hAnsi="Arial Narrow"/>
        </w:rPr>
        <w:t>35262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54979C63"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295A23">
        <w:rPr>
          <w:rFonts w:ascii="Arial Narrow" w:hAnsi="Arial Narrow"/>
          <w:b/>
          <w:bCs/>
        </w:rPr>
        <w:t>OMAR JIMENEZ MATUTE</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295A23">
        <w:rPr>
          <w:rFonts w:ascii="Arial Narrow" w:hAnsi="Arial Narrow"/>
        </w:rPr>
        <w:t>72.018.243</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18BAFB04"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295A23">
        <w:rPr>
          <w:rFonts w:ascii="Arial Narrow" w:hAnsi="Arial Narrow"/>
          <w:i/>
          <w:iCs/>
          <w:noProof/>
          <w:sz w:val="16"/>
          <w:szCs w:val="16"/>
        </w:rPr>
        <w:t>OMAR JIMENEZ MATUTE</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C533D" w14:textId="77777777" w:rsidR="005E60C2" w:rsidRDefault="005E60C2">
      <w:r>
        <w:separator/>
      </w:r>
    </w:p>
  </w:endnote>
  <w:endnote w:type="continuationSeparator" w:id="0">
    <w:p w14:paraId="24335C8A" w14:textId="77777777" w:rsidR="005E60C2" w:rsidRDefault="005E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EEF89" w14:textId="77777777" w:rsidR="005E60C2" w:rsidRDefault="005E60C2">
      <w:r>
        <w:separator/>
      </w:r>
    </w:p>
  </w:footnote>
  <w:footnote w:type="continuationSeparator" w:id="0">
    <w:p w14:paraId="4AECA02C" w14:textId="77777777" w:rsidR="005E60C2" w:rsidRDefault="005E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B1814E9"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990B5E" w:rsidRPr="00990B5E">
      <w:rPr>
        <w:rFonts w:ascii="Arial Narrow" w:hAnsi="Arial Narrow" w:cs="Arial"/>
        <w:b/>
        <w:bCs/>
      </w:rPr>
      <w:t>0168376</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56D9"/>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1148"/>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653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5A23"/>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4E1E"/>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1C4"/>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A1F"/>
    <w:rsid w:val="00442ED1"/>
    <w:rsid w:val="0044450B"/>
    <w:rsid w:val="00447976"/>
    <w:rsid w:val="00454199"/>
    <w:rsid w:val="004549B5"/>
    <w:rsid w:val="00455AC4"/>
    <w:rsid w:val="00456969"/>
    <w:rsid w:val="00460AA9"/>
    <w:rsid w:val="00463080"/>
    <w:rsid w:val="00463B12"/>
    <w:rsid w:val="004678F3"/>
    <w:rsid w:val="0047043E"/>
    <w:rsid w:val="00470787"/>
    <w:rsid w:val="0047251A"/>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77B81"/>
    <w:rsid w:val="00580898"/>
    <w:rsid w:val="00580CF7"/>
    <w:rsid w:val="00581493"/>
    <w:rsid w:val="00581FE8"/>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E60C2"/>
    <w:rsid w:val="005F189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0DA"/>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D6E"/>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0B5E"/>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E759D"/>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63"/>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67B0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50A"/>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4BF"/>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3743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795</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2025-12-02T17:10:00Z</dcterms:created>
  <dcterms:modified xsi:type="dcterms:W3CDTF">2025-12-03T13:33:00Z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